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254FE" w:rsidP="00177FCC">
            <w:r>
              <w:rPr>
                <w:color w:val="0000FF"/>
              </w:rPr>
              <w:t>10/4.2-2026-</w:t>
            </w:r>
            <w:r w:rsidR="000957C0">
              <w:rPr>
                <w:color w:val="0000FF"/>
              </w:rPr>
              <w:t>0287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Erdarbeiten</w:t>
            </w: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Verkehrswegebauarbeiten</w:t>
            </w: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</w:t>
            </w: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Abbruch- und Rückbauarbeiten</w:t>
            </w: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Stehstufenanlage Südstadion</w:t>
            </w:r>
          </w:p>
          <w:p w:rsidR="000957C0" w:rsidRDefault="000957C0" w:rsidP="000957C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Haidekamp 75</w:t>
            </w:r>
          </w:p>
          <w:p w:rsidR="00682D2C" w:rsidRPr="00177FCC" w:rsidRDefault="000957C0" w:rsidP="000957C0">
            <w:pPr>
              <w:rPr>
                <w:color w:val="0000FF"/>
              </w:rPr>
            </w:pPr>
            <w:r>
              <w:rPr>
                <w:rFonts w:cs="Arial"/>
                <w:color w:val="0000FF"/>
                <w:szCs w:val="20"/>
              </w:rPr>
              <w:t>45886 Gelsenkirchen </w:t>
            </w:r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0957C0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0957C0">
      <w:bookmarkStart w:id="0" w:name="_GoBack"/>
      <w:bookmarkEnd w:id="0"/>
    </w:p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:rsidTr="00177FCC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957C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957C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957C0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141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Racherbaeumer Manuela</cp:lastModifiedBy>
  <cp:revision>17</cp:revision>
  <cp:lastPrinted>2010-02-09T14:25:00Z</cp:lastPrinted>
  <dcterms:created xsi:type="dcterms:W3CDTF">2012-07-19T04:58:00Z</dcterms:created>
  <dcterms:modified xsi:type="dcterms:W3CDTF">2026-06-10T06:41:00Z</dcterms:modified>
</cp:coreProperties>
</file>